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2A5C4CA8" w:rsid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53219A">
        <w:t>8</w:t>
      </w:r>
      <w:r w:rsidRPr="00EE4280">
        <w:t>/202</w:t>
      </w:r>
      <w:r w:rsidR="00A84260">
        <w:t>5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6126D7" w:rsidRPr="00193491">
        <w:rPr>
          <w:i/>
          <w:iCs/>
        </w:rPr>
        <w:t>Vrednotenje</w:t>
      </w:r>
      <w:r w:rsidR="00A84260">
        <w:rPr>
          <w:i/>
          <w:iCs/>
        </w:rPr>
        <w:t xml:space="preserve"> učinkovitosti in </w:t>
      </w:r>
      <w:r w:rsidR="0053219A" w:rsidRPr="00193491">
        <w:rPr>
          <w:i/>
          <w:iCs/>
        </w:rPr>
        <w:t>uspešnosti izvajanja</w:t>
      </w:r>
      <w:r w:rsidR="00A84260">
        <w:rPr>
          <w:i/>
          <w:iCs/>
        </w:rPr>
        <w:t xml:space="preserve"> ukrepov na specifičnem cilju 1.3: Krepitev trajnostne rasti in konkurenčnosti MSP ter ustvarjanje delovnih mest v MSP, vključno s produktivnimi naložbami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443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438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443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443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443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07889" w14:textId="77777777" w:rsidR="007C14BC" w:rsidRDefault="007C14BC">
      <w:r>
        <w:separator/>
      </w:r>
    </w:p>
  </w:endnote>
  <w:endnote w:type="continuationSeparator" w:id="0">
    <w:p w14:paraId="27437269" w14:textId="77777777" w:rsidR="007C14BC" w:rsidRDefault="007C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C27E" w14:textId="77777777" w:rsidR="007C14BC" w:rsidRDefault="007C14BC">
      <w:r>
        <w:separator/>
      </w:r>
    </w:p>
  </w:footnote>
  <w:footnote w:type="continuationSeparator" w:id="0">
    <w:p w14:paraId="6653D2AA" w14:textId="77777777" w:rsidR="007C14BC" w:rsidRDefault="007C14BC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3439C8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3491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C732C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39C8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219A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126D7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4BC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577E0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4260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745"/>
    <w:rsid w:val="00B94E40"/>
    <w:rsid w:val="00BA0B65"/>
    <w:rsid w:val="00BA47FD"/>
    <w:rsid w:val="00BB1FA0"/>
    <w:rsid w:val="00BB6439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BEC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1B57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1102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38</cp:revision>
  <cp:lastPrinted>2014-11-11T11:21:00Z</cp:lastPrinted>
  <dcterms:created xsi:type="dcterms:W3CDTF">2023-07-13T12:48:00Z</dcterms:created>
  <dcterms:modified xsi:type="dcterms:W3CDTF">2025-04-07T11:45:00Z</dcterms:modified>
</cp:coreProperties>
</file>